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196" w:rsidRDefault="00430CA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新时代好少年</w:t>
      </w:r>
    </w:p>
    <w:p w:rsidR="00716196" w:rsidRDefault="00430CA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体育路学校</w:t>
      </w:r>
      <w:r>
        <w:rPr>
          <w:rFonts w:hint="eastAsia"/>
          <w:sz w:val="28"/>
          <w:szCs w:val="28"/>
        </w:rPr>
        <w:t>404</w:t>
      </w: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刘之彦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指导教师：姚金菊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每当周一学校进行升国旗仪式的时候，面对缓缓升起的国旗时，我在心里都会这样想：我们是新时代的小学生，现在我们过着安逸的生活，享受着幸福的时光。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但是我们的幸福生活是从哪来的呢？要知道我们现在的幸福生活是那些烈士们用自己宝贵的生命换来的。他们的牺牲换来了今天祖国的繁荣富强，换来了我们的安居乐业。让我们能依偎在祖国的怀抱。</w:t>
      </w:r>
      <w:bookmarkStart w:id="0" w:name="_GoBack"/>
      <w:bookmarkEnd w:id="0"/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历史长河记载了多少英雄儿女的故事，董存瑞在关键时刻用自己的双手举起了炸药包，壮烈牺牲；黄继光用自己的胸口堵住了敌人的枪口护了自己的队友。种种英雄事迹，让我的心情久久不能平静。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虽然我们现在还小，不能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像革命先烈一样报效祖国，但我们有一个重要的使命，那就是好好学习，用知道的量让我们成长起来。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学习是一切前进动力的源泉，从小养成勤奋学习，追求上进，将来才能更好的造福于社会。俗话说“活到老，学到才”。人一生有学不完的知识。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有了爱学习的好习惯，以后才能从生活中学到更多的知识，才能为祖国出自己的一份力量，更好的报效</w:t>
      </w:r>
      <w:r>
        <w:rPr>
          <w:rFonts w:hint="eastAsia"/>
          <w:sz w:val="32"/>
          <w:szCs w:val="32"/>
        </w:rPr>
        <w:t>祖国。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虽然不能像先烈们一样为中国战斗，但只要好好学习，把祖国更好的发展给做出来。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只要我们现在一直刻苦学习，以后的祖国才能过上非常好的日子，社会也会继续不断的发展。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我们一定会好好学习，刻苦学习的，一定会。</w:t>
      </w:r>
    </w:p>
    <w:p w:rsidR="00716196" w:rsidRDefault="00430CAE">
      <w:pPr>
        <w:spacing w:line="660" w:lineRule="exact"/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我们要争做新时代好少年，好好的把祖国发展一番。</w:t>
      </w:r>
    </w:p>
    <w:sectPr w:rsidR="00716196" w:rsidSect="00716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CAE" w:rsidRDefault="00430CAE" w:rsidP="0048193D">
      <w:r>
        <w:separator/>
      </w:r>
    </w:p>
  </w:endnote>
  <w:endnote w:type="continuationSeparator" w:id="0">
    <w:p w:rsidR="00430CAE" w:rsidRDefault="00430CAE" w:rsidP="00481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CAE" w:rsidRDefault="00430CAE" w:rsidP="0048193D">
      <w:r>
        <w:separator/>
      </w:r>
    </w:p>
  </w:footnote>
  <w:footnote w:type="continuationSeparator" w:id="0">
    <w:p w:rsidR="00430CAE" w:rsidRDefault="00430CAE" w:rsidP="004819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F26265"/>
    <w:rsid w:val="00430CAE"/>
    <w:rsid w:val="0048193D"/>
    <w:rsid w:val="00716196"/>
    <w:rsid w:val="04C741E7"/>
    <w:rsid w:val="19F26265"/>
    <w:rsid w:val="2ED274DE"/>
    <w:rsid w:val="376E253A"/>
    <w:rsid w:val="37F5639E"/>
    <w:rsid w:val="468A0A08"/>
    <w:rsid w:val="5C463BF7"/>
    <w:rsid w:val="6D535020"/>
    <w:rsid w:val="71D52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1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81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193D"/>
    <w:rPr>
      <w:kern w:val="2"/>
      <w:sz w:val="18"/>
      <w:szCs w:val="18"/>
    </w:rPr>
  </w:style>
  <w:style w:type="paragraph" w:styleId="a4">
    <w:name w:val="footer"/>
    <w:basedOn w:val="a"/>
    <w:link w:val="Char0"/>
    <w:rsid w:val="00481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8193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2</Pages>
  <Words>85</Words>
  <Characters>490</Characters>
  <Application>Microsoft Office Word</Application>
  <DocSecurity>0</DocSecurity>
  <Lines>4</Lines>
  <Paragraphs>1</Paragraphs>
  <ScaleCrop>false</ScaleCrop>
  <Company>微软公司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cp:lastPrinted>2019-10-23T01:37:00Z</cp:lastPrinted>
  <dcterms:created xsi:type="dcterms:W3CDTF">2018-10-26T00:30:00Z</dcterms:created>
  <dcterms:modified xsi:type="dcterms:W3CDTF">2019-12-29T09:39:00Z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