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86A" w:rsidRPr="00081570" w:rsidRDefault="00F46AFA">
      <w:pPr>
        <w:jc w:val="center"/>
        <w:rPr>
          <w:rFonts w:ascii="仿宋" w:eastAsia="仿宋" w:hAnsi="仿宋"/>
          <w:b/>
          <w:bCs/>
          <w:sz w:val="44"/>
          <w:szCs w:val="44"/>
        </w:rPr>
      </w:pPr>
      <w:r w:rsidRPr="00081570">
        <w:rPr>
          <w:rFonts w:ascii="仿宋" w:eastAsia="仿宋" w:hAnsi="仿宋" w:hint="eastAsia"/>
          <w:b/>
          <w:bCs/>
          <w:sz w:val="44"/>
          <w:szCs w:val="44"/>
        </w:rPr>
        <w:t>新时代好少年</w:t>
      </w:r>
    </w:p>
    <w:p w:rsidR="008D286A" w:rsidRPr="00081570" w:rsidRDefault="00F46AFA">
      <w:pPr>
        <w:jc w:val="center"/>
        <w:rPr>
          <w:rFonts w:ascii="仿宋" w:eastAsia="仿宋" w:hAnsi="仿宋"/>
          <w:b/>
          <w:sz w:val="28"/>
          <w:szCs w:val="28"/>
        </w:rPr>
      </w:pPr>
      <w:r w:rsidRPr="00081570">
        <w:rPr>
          <w:rFonts w:ascii="仿宋" w:eastAsia="仿宋" w:hAnsi="仿宋" w:hint="eastAsia"/>
          <w:b/>
          <w:sz w:val="28"/>
          <w:szCs w:val="28"/>
        </w:rPr>
        <w:t>体育路学校401班 刘冠圻 指导教师：李惠敏</w:t>
      </w:r>
    </w:p>
    <w:p w:rsidR="008D286A" w:rsidRPr="00081570" w:rsidRDefault="00F46AFA">
      <w:pPr>
        <w:spacing w:line="6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081570">
        <w:rPr>
          <w:rFonts w:ascii="仿宋" w:eastAsia="仿宋" w:hAnsi="仿宋" w:hint="eastAsia"/>
          <w:sz w:val="32"/>
          <w:szCs w:val="32"/>
        </w:rPr>
        <w:t>祖国是远航的巨轮，载着我们驶向光明的彼岸。我们争当祖国的好少年，热爱祖国理想远大，为了实现中华民族的伟大复兴，努力向前。祖国是耀眼的太阳，我们将是灿烂夺目的光环。祖国是我们母亲，我们要好好学习报答祖国。要像大雁一样，抱着远大的理想，叼着明珠飞向远方。</w:t>
      </w:r>
    </w:p>
    <w:p w:rsidR="008D286A" w:rsidRPr="00081570" w:rsidRDefault="00F46AFA">
      <w:pPr>
        <w:spacing w:line="6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081570">
        <w:rPr>
          <w:rFonts w:ascii="仿宋" w:eastAsia="仿宋" w:hAnsi="仿宋" w:hint="eastAsia"/>
          <w:sz w:val="32"/>
          <w:szCs w:val="32"/>
        </w:rPr>
        <w:t>我们争当祖国的好少年，勤奋学习追求上进，丰富的知识是我们翱翔的翅膀，飞向蓝天。</w:t>
      </w:r>
    </w:p>
    <w:p w:rsidR="008D286A" w:rsidRPr="00081570" w:rsidRDefault="00F46AFA">
      <w:pPr>
        <w:spacing w:line="6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081570">
        <w:rPr>
          <w:rFonts w:ascii="仿宋" w:eastAsia="仿宋" w:hAnsi="仿宋" w:hint="eastAsia"/>
          <w:sz w:val="32"/>
          <w:szCs w:val="32"/>
        </w:rPr>
        <w:t>祖国是和谐的家园，每个人享受着幸福和温暖。“好好学习，天天向上；虚心好学，刻苦钻研”，是每个学生的座右铭。“团结友爱互相帮助；帮助别人快乐自己”，是每个少年时刻不忘的真理。为自己存在的价值而努力，就是上进。</w:t>
      </w:r>
    </w:p>
    <w:p w:rsidR="008D286A" w:rsidRPr="00081570" w:rsidRDefault="00F46AFA">
      <w:pPr>
        <w:spacing w:line="6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081570">
        <w:rPr>
          <w:rFonts w:ascii="仿宋" w:eastAsia="仿宋" w:hAnsi="仿宋" w:hint="eastAsia"/>
          <w:sz w:val="32"/>
          <w:szCs w:val="32"/>
        </w:rPr>
        <w:t>我们争当祖国的好少年，吕德优良，团结友爱，挽起我们友谊的双手向着未来勇敢登攀。</w:t>
      </w:r>
    </w:p>
    <w:p w:rsidR="008D286A" w:rsidRPr="00081570" w:rsidRDefault="00F46AFA">
      <w:pPr>
        <w:spacing w:line="6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081570">
        <w:rPr>
          <w:rFonts w:ascii="仿宋" w:eastAsia="仿宋" w:hAnsi="仿宋" w:hint="eastAsia"/>
          <w:sz w:val="32"/>
          <w:szCs w:val="32"/>
        </w:rPr>
        <w:t>祖国是广阔和舞台，我们将成为未来的中坚。鸟美在羽毛，人美在心灵。人</w:t>
      </w:r>
      <w:bookmarkStart w:id="0" w:name="_GoBack"/>
      <w:bookmarkEnd w:id="0"/>
      <w:r w:rsidRPr="00081570">
        <w:rPr>
          <w:rFonts w:ascii="仿宋" w:eastAsia="仿宋" w:hAnsi="仿宋" w:hint="eastAsia"/>
          <w:sz w:val="32"/>
          <w:szCs w:val="32"/>
        </w:rPr>
        <w:t>的心灵美才是最美的。品德思想最重要，它是唤使你去做每件事的方向盘。所以大家要心灵美，知道感恩。帮助别人，快乐自己。人与人要互相帮助，要互相团结，力量才会大。</w:t>
      </w:r>
    </w:p>
    <w:sectPr w:rsidR="008D286A" w:rsidRPr="00081570" w:rsidSect="008D28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FB9" w:rsidRDefault="00534FB9" w:rsidP="00B900E1">
      <w:r>
        <w:separator/>
      </w:r>
    </w:p>
  </w:endnote>
  <w:endnote w:type="continuationSeparator" w:id="0">
    <w:p w:rsidR="00534FB9" w:rsidRDefault="00534FB9" w:rsidP="00B900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FB9" w:rsidRDefault="00534FB9" w:rsidP="00B900E1">
      <w:r>
        <w:separator/>
      </w:r>
    </w:p>
  </w:footnote>
  <w:footnote w:type="continuationSeparator" w:id="0">
    <w:p w:rsidR="00534FB9" w:rsidRDefault="00534FB9" w:rsidP="00B900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9F26265"/>
    <w:rsid w:val="00081570"/>
    <w:rsid w:val="001B6A63"/>
    <w:rsid w:val="00350E46"/>
    <w:rsid w:val="00534FB9"/>
    <w:rsid w:val="008D286A"/>
    <w:rsid w:val="00B900E1"/>
    <w:rsid w:val="00F46AFA"/>
    <w:rsid w:val="04C741E7"/>
    <w:rsid w:val="0ADA1BD0"/>
    <w:rsid w:val="19F26265"/>
    <w:rsid w:val="2ED274DE"/>
    <w:rsid w:val="362561D1"/>
    <w:rsid w:val="376E253A"/>
    <w:rsid w:val="37F5639E"/>
    <w:rsid w:val="468A0A08"/>
    <w:rsid w:val="5C463BF7"/>
    <w:rsid w:val="5EBF4C25"/>
    <w:rsid w:val="67B66A44"/>
    <w:rsid w:val="6D535020"/>
    <w:rsid w:val="71D527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286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900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900E1"/>
    <w:rPr>
      <w:kern w:val="2"/>
      <w:sz w:val="18"/>
      <w:szCs w:val="18"/>
    </w:rPr>
  </w:style>
  <w:style w:type="paragraph" w:styleId="a4">
    <w:name w:val="footer"/>
    <w:basedOn w:val="a"/>
    <w:link w:val="Char0"/>
    <w:rsid w:val="00B900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900E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1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5</cp:revision>
  <cp:lastPrinted>2019-10-23T01:37:00Z</cp:lastPrinted>
  <dcterms:created xsi:type="dcterms:W3CDTF">2019-10-24T09:41:00Z</dcterms:created>
  <dcterms:modified xsi:type="dcterms:W3CDTF">2019-12-29T09:20:00Z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