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8B" w:rsidRPr="00361BDE" w:rsidRDefault="00701C40">
      <w:pPr>
        <w:jc w:val="center"/>
        <w:rPr>
          <w:rFonts w:ascii="仿宋" w:eastAsia="仿宋" w:hAnsi="仿宋"/>
          <w:b/>
          <w:bCs/>
          <w:sz w:val="32"/>
          <w:szCs w:val="32"/>
        </w:rPr>
      </w:pPr>
      <w:bookmarkStart w:id="0" w:name="_GoBack"/>
      <w:bookmarkEnd w:id="0"/>
      <w:r w:rsidRPr="00361BDE">
        <w:rPr>
          <w:rFonts w:ascii="仿宋" w:eastAsia="仿宋" w:hAnsi="仿宋" w:hint="eastAsia"/>
          <w:b/>
          <w:bCs/>
          <w:sz w:val="32"/>
          <w:szCs w:val="32"/>
        </w:rPr>
        <w:t>争做新时代好少年</w:t>
      </w:r>
    </w:p>
    <w:p w:rsidR="00AC6C8B" w:rsidRPr="00361BDE" w:rsidRDefault="00701C40">
      <w:pPr>
        <w:jc w:val="center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 xml:space="preserve">体育路学校602班 郭子莹 </w:t>
      </w:r>
    </w:p>
    <w:p w:rsidR="00AC6C8B" w:rsidRPr="00361BDE" w:rsidRDefault="00701C4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>二十一世纪的我们会生活在一个和平、幸福的环境里；我们生在红旗下，长在红旗下。我们过着优越的生活，这些优越的生活都是革命英雄用鲜血换来的，所以我们要珍惜现在的生活，争做新时代好少年。</w:t>
      </w:r>
    </w:p>
    <w:p w:rsidR="00AC6C8B" w:rsidRPr="00361BDE" w:rsidRDefault="00701C4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>首先，我要勤奋学习，做一个对祖国有用的人，现在是科学技术发达的时代，我立志我要做一个新时代的好少年。</w:t>
      </w:r>
    </w:p>
    <w:p w:rsidR="00AC6C8B" w:rsidRPr="00361BDE" w:rsidRDefault="00701C4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>迎着初升的太阳，伴随着日益强大的祖国。我们要做一个有理想、有抱负的好少年，正所谓“少年强，则国强”。</w:t>
      </w:r>
    </w:p>
    <w:p w:rsidR="00AC6C8B" w:rsidRPr="00361BDE" w:rsidRDefault="00701C4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>我们要做一名热爱集体、关心他人的好少年，同学之间要互帮互助，平时里帮助那些学习里有困难的同学，过马路的时候，看到那些有需要帮助的老奶奶或小朋友们，我们要伸出援助之手，去帮助他们。我们要做一个品德兼优的好少年。</w:t>
      </w:r>
    </w:p>
    <w:p w:rsidR="00AC6C8B" w:rsidRPr="00361BDE" w:rsidRDefault="00701C4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>我们要做一名尊老爱幼的好少年，在家里，我们要做一名劳动小帮手；在公共场所，我们要做一名保护环境、热爱小动物、遵守秩序、讲究卫生的小卫士，不随地吐痰、不乱扔瓜皮纸张，爱护花草树木......</w:t>
      </w:r>
    </w:p>
    <w:p w:rsidR="00AC6C8B" w:rsidRPr="00361BDE" w:rsidRDefault="00701C40" w:rsidP="0028076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61BDE">
        <w:rPr>
          <w:rFonts w:ascii="仿宋" w:eastAsia="仿宋" w:hAnsi="仿宋" w:hint="eastAsia"/>
          <w:sz w:val="28"/>
          <w:szCs w:val="28"/>
        </w:rPr>
        <w:t>作为新时代好少年的我们，我们应该从做好每一件件小事起，珍惜每一分钟，珍惜这些来之不易的生活，我们应该好好学习，才能天天向上。为了做一名新时代的好少年，加油！加油！为了我们未来世界的美好生活加油！加油！</w:t>
      </w:r>
    </w:p>
    <w:sectPr w:rsidR="00AC6C8B" w:rsidRPr="00361BDE" w:rsidSect="00AC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45A" w:rsidRDefault="004E645A" w:rsidP="00361BDE">
      <w:r>
        <w:separator/>
      </w:r>
    </w:p>
  </w:endnote>
  <w:endnote w:type="continuationSeparator" w:id="0">
    <w:p w:rsidR="004E645A" w:rsidRDefault="004E645A" w:rsidP="00361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45A" w:rsidRDefault="004E645A" w:rsidP="00361BDE">
      <w:r>
        <w:separator/>
      </w:r>
    </w:p>
  </w:footnote>
  <w:footnote w:type="continuationSeparator" w:id="0">
    <w:p w:rsidR="004E645A" w:rsidRDefault="004E645A" w:rsidP="00361B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F26265"/>
    <w:rsid w:val="00280766"/>
    <w:rsid w:val="00361BDE"/>
    <w:rsid w:val="004E645A"/>
    <w:rsid w:val="006857C9"/>
    <w:rsid w:val="00701C40"/>
    <w:rsid w:val="00AC6C8B"/>
    <w:rsid w:val="04C741E7"/>
    <w:rsid w:val="19F26265"/>
    <w:rsid w:val="2ED274DE"/>
    <w:rsid w:val="376E253A"/>
    <w:rsid w:val="37F5639E"/>
    <w:rsid w:val="468A0A08"/>
    <w:rsid w:val="68630D02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C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1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1BDE"/>
    <w:rPr>
      <w:kern w:val="2"/>
      <w:sz w:val="18"/>
      <w:szCs w:val="18"/>
    </w:rPr>
  </w:style>
  <w:style w:type="paragraph" w:styleId="a4">
    <w:name w:val="footer"/>
    <w:basedOn w:val="a"/>
    <w:link w:val="Char0"/>
    <w:rsid w:val="00361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1B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14</TotalTime>
  <Pages>1</Pages>
  <Words>77</Words>
  <Characters>441</Characters>
  <Application>Microsoft Office Word</Application>
  <DocSecurity>0</DocSecurity>
  <Lines>3</Lines>
  <Paragraphs>1</Paragraphs>
  <ScaleCrop>false</ScaleCrop>
  <Company>微软公司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2019-10-23T01:37:00Z</cp:lastPrinted>
  <dcterms:created xsi:type="dcterms:W3CDTF">2018-10-26T00:30:00Z</dcterms:created>
  <dcterms:modified xsi:type="dcterms:W3CDTF">2019-12-29T13:26:00Z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